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DDFBB" w14:textId="77777777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PYKMERE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fl.1494)</w:t>
      </w:r>
    </w:p>
    <w:p w14:paraId="029CDEF5" w14:textId="750C9C63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Cutler. </w:t>
      </w:r>
    </w:p>
    <w:p w14:paraId="7FD8694A" w14:textId="2C4C36B1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AF30E" w14:textId="24AB0FE4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8D7353" w14:textId="37BBBA4D" w:rsidR="006422D8" w:rsidRP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Cousin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Pykmere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923C192" w14:textId="21B37552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(“History of the Cutlers’ Company of London and of the Minor Cutlery Crafts, with</w:t>
      </w:r>
    </w:p>
    <w:p w14:paraId="7CA87E69" w14:textId="60ACBB11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Biographical Notices of Early London Cutlers”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by Charles Welch, pub. by the </w:t>
      </w:r>
    </w:p>
    <w:p w14:paraId="5D91541D" w14:textId="1E9061A0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Cutlers’ Company, London, 1916, p.198)</w:t>
      </w:r>
    </w:p>
    <w:p w14:paraId="5721FE32" w14:textId="77777777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21AFEA" w14:textId="4952E3A4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0FDD37" w14:textId="77777777" w:rsidR="00DA6198" w:rsidRDefault="00DA6198" w:rsidP="00DA61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He took on an apprentice, William Wolford(q.v.).</w:t>
      </w:r>
    </w:p>
    <w:p w14:paraId="0BF3EE76" w14:textId="5B260586" w:rsidR="00DA6198" w:rsidRDefault="00DA619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8795700" w14:textId="03A735B7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left him a standing mazer.  </w:t>
      </w:r>
    </w:p>
    <w:p w14:paraId="40C45BDD" w14:textId="3D10E7E1" w:rsidR="00DA6198" w:rsidRDefault="00DA6198" w:rsidP="00DA619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by Charles Welch, pub. by the Cutlers’ Company, London, 1916, p.198)</w:t>
      </w:r>
    </w:p>
    <w:p w14:paraId="72D8E80A" w14:textId="77777777" w:rsidR="00AA6AC4" w:rsidRDefault="00AA6AC4" w:rsidP="00AA6A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Bromeherst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C0910DE" w14:textId="377AF42A" w:rsidR="00AA6AC4" w:rsidRDefault="00AA6AC4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D667620" w14:textId="77777777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took on an apprentice, William Barnard(q.v.).</w:t>
      </w:r>
    </w:p>
    <w:p w14:paraId="5ECEACD3" w14:textId="6E9C0A87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225E4117" w14:textId="2D91133A" w:rsidR="00FF7D6B" w:rsidRDefault="00FF7D6B" w:rsidP="00FF7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1496-7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an apprentice called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Burnop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4F3E454" w14:textId="4C9C79CE" w:rsidR="00FF7D6B" w:rsidRDefault="00FF7D6B" w:rsidP="00FF7D6B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p.370).</w:t>
      </w:r>
    </w:p>
    <w:p w14:paraId="45D56788" w14:textId="3A39F66D" w:rsidR="001340B5" w:rsidRPr="003F031D" w:rsidRDefault="00DA6198" w:rsidP="00DA6198">
      <w:pPr>
        <w:pStyle w:val="NoSpacing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1498-9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had apprentice</w:t>
      </w:r>
      <w:r w:rsidR="001340B5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called Humphrey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Pykmere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(q.v.)</w:t>
      </w:r>
      <w:r w:rsidR="001340B5">
        <w:rPr>
          <w:rFonts w:ascii="Times New Roman" w:eastAsia="Times New Roman" w:hAnsi="Times New Roman" w:cs="Times New Roman"/>
          <w:sz w:val="24"/>
          <w:szCs w:val="24"/>
        </w:rPr>
        <w:t xml:space="preserve"> and John </w:t>
      </w:r>
      <w:proofErr w:type="spellStart"/>
      <w:r w:rsidR="001340B5">
        <w:rPr>
          <w:rFonts w:ascii="Times New Roman" w:eastAsia="Times New Roman" w:hAnsi="Times New Roman" w:cs="Times New Roman"/>
          <w:sz w:val="24"/>
          <w:szCs w:val="24"/>
        </w:rPr>
        <w:t>Farby</w:t>
      </w:r>
      <w:proofErr w:type="spellEnd"/>
      <w:r w:rsidR="001340B5">
        <w:rPr>
          <w:rFonts w:ascii="Times New Roman" w:eastAsia="Times New Roman" w:hAnsi="Times New Roman" w:cs="Times New Roman"/>
          <w:sz w:val="24"/>
          <w:szCs w:val="24"/>
        </w:rPr>
        <w:t>(q.v.)</w:t>
      </w:r>
    </w:p>
    <w:p w14:paraId="29F9B039" w14:textId="32717655" w:rsidR="00DA6198" w:rsidRPr="00DA6198" w:rsidRDefault="00DA6198" w:rsidP="001340B5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.p.371)</w:t>
      </w:r>
    </w:p>
    <w:p w14:paraId="6B8B1D3D" w14:textId="77777777" w:rsidR="00FF7D6B" w:rsidRDefault="00FF7D6B" w:rsidP="00FF7D6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B7B9F51" w14:textId="57C3401A" w:rsidR="006422D8" w:rsidRDefault="006422D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91654" w14:textId="787F1C34" w:rsidR="00FF7D6B" w:rsidRDefault="00FF7D6B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March 2023</w:t>
      </w:r>
    </w:p>
    <w:p w14:paraId="3F69F346" w14:textId="3AC10CE4" w:rsidR="00DA6198" w:rsidRDefault="00DA619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March 2023</w:t>
      </w:r>
    </w:p>
    <w:p w14:paraId="1B184732" w14:textId="0D6FFDC4" w:rsidR="00DA6198" w:rsidRDefault="00DA6198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F44A06" w14:textId="4E4F30D8" w:rsidR="00D97839" w:rsidRPr="00D97839" w:rsidRDefault="00D97839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F82AD6" w14:textId="1C900FC3" w:rsidR="00FF7D6B" w:rsidRDefault="00FF7D6B" w:rsidP="006422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1B8B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434C" w14:textId="77777777" w:rsidR="00594A28" w:rsidRDefault="00594A28" w:rsidP="009139A6">
      <w:r>
        <w:separator/>
      </w:r>
    </w:p>
  </w:endnote>
  <w:endnote w:type="continuationSeparator" w:id="0">
    <w:p w14:paraId="75753E5F" w14:textId="77777777" w:rsidR="00594A28" w:rsidRDefault="00594A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0D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D0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BC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85AE1" w14:textId="77777777" w:rsidR="00594A28" w:rsidRDefault="00594A28" w:rsidP="009139A6">
      <w:r>
        <w:separator/>
      </w:r>
    </w:p>
  </w:footnote>
  <w:footnote w:type="continuationSeparator" w:id="0">
    <w:p w14:paraId="548B5B8E" w14:textId="77777777" w:rsidR="00594A28" w:rsidRDefault="00594A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EE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F8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AC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2D8"/>
    <w:rsid w:val="000666E0"/>
    <w:rsid w:val="001340B5"/>
    <w:rsid w:val="002510B7"/>
    <w:rsid w:val="003F031D"/>
    <w:rsid w:val="00594A28"/>
    <w:rsid w:val="005C130B"/>
    <w:rsid w:val="006422D8"/>
    <w:rsid w:val="00826F5C"/>
    <w:rsid w:val="00900D04"/>
    <w:rsid w:val="009139A6"/>
    <w:rsid w:val="009448BB"/>
    <w:rsid w:val="009F7A07"/>
    <w:rsid w:val="00A3176C"/>
    <w:rsid w:val="00AA6AC4"/>
    <w:rsid w:val="00AE65F8"/>
    <w:rsid w:val="00BA00AB"/>
    <w:rsid w:val="00CB4ED9"/>
    <w:rsid w:val="00D97839"/>
    <w:rsid w:val="00DA6198"/>
    <w:rsid w:val="00EB3209"/>
    <w:rsid w:val="00F5287F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D4B96"/>
  <w15:chartTrackingRefBased/>
  <w15:docId w15:val="{B855A902-FFD2-46E7-AA93-3EAC9C56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6</cp:revision>
  <cp:lastPrinted>2023-03-06T11:11:00Z</cp:lastPrinted>
  <dcterms:created xsi:type="dcterms:W3CDTF">2022-06-19T18:45:00Z</dcterms:created>
  <dcterms:modified xsi:type="dcterms:W3CDTF">2023-03-06T11:13:00Z</dcterms:modified>
</cp:coreProperties>
</file>